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67C" w:rsidRPr="00F75AB5" w:rsidRDefault="0036767C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Сведения о доходах, расходах,</w:t>
      </w:r>
    </w:p>
    <w:p w:rsidR="0036767C" w:rsidRPr="00F75AB5" w:rsidRDefault="0036767C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>об имуществе и обязательствах имущественного характера</w:t>
      </w:r>
    </w:p>
    <w:p w:rsidR="0036767C" w:rsidRPr="00F75AB5" w:rsidRDefault="0036767C" w:rsidP="00903C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AB5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F75AB5">
          <w:rPr>
            <w:rFonts w:ascii="Times New Roman" w:hAnsi="Times New Roman" w:cs="Times New Roman"/>
            <w:b/>
            <w:sz w:val="24"/>
            <w:szCs w:val="24"/>
          </w:rPr>
          <w:t>20</w:t>
        </w:r>
        <w:r>
          <w:rPr>
            <w:rFonts w:ascii="Times New Roman" w:hAnsi="Times New Roman" w:cs="Times New Roman"/>
            <w:b/>
            <w:sz w:val="24"/>
            <w:szCs w:val="24"/>
          </w:rPr>
          <w:t>15</w:t>
        </w:r>
        <w:r w:rsidRPr="00F75AB5">
          <w:rPr>
            <w:rFonts w:ascii="Times New Roman" w:hAnsi="Times New Roman" w:cs="Times New Roman"/>
            <w:b/>
            <w:sz w:val="24"/>
            <w:szCs w:val="24"/>
          </w:rPr>
          <w:t xml:space="preserve"> г</w:t>
        </w:r>
      </w:smartTag>
      <w:r w:rsidRPr="00F75AB5">
        <w:rPr>
          <w:rFonts w:ascii="Times New Roman" w:hAnsi="Times New Roman" w:cs="Times New Roman"/>
          <w:b/>
          <w:sz w:val="24"/>
          <w:szCs w:val="24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F75AB5">
          <w:rPr>
            <w:rFonts w:ascii="Times New Roman" w:hAnsi="Times New Roman" w:cs="Times New Roman"/>
            <w:b/>
            <w:sz w:val="24"/>
            <w:szCs w:val="24"/>
          </w:rPr>
          <w:t>20</w:t>
        </w:r>
        <w:r>
          <w:rPr>
            <w:rFonts w:ascii="Times New Roman" w:hAnsi="Times New Roman" w:cs="Times New Roman"/>
            <w:b/>
            <w:sz w:val="24"/>
            <w:szCs w:val="24"/>
          </w:rPr>
          <w:t>15</w:t>
        </w:r>
        <w:r w:rsidRPr="00F75AB5">
          <w:rPr>
            <w:rFonts w:ascii="Times New Roman" w:hAnsi="Times New Roman" w:cs="Times New Roman"/>
            <w:b/>
            <w:sz w:val="24"/>
            <w:szCs w:val="24"/>
          </w:rPr>
          <w:t xml:space="preserve"> г</w:t>
        </w:r>
      </w:smartTag>
      <w:r w:rsidRPr="00F75AB5">
        <w:rPr>
          <w:rFonts w:ascii="Times New Roman" w:hAnsi="Times New Roman" w:cs="Times New Roman"/>
          <w:b/>
          <w:sz w:val="24"/>
          <w:szCs w:val="24"/>
        </w:rPr>
        <w:t>.</w:t>
      </w:r>
    </w:p>
    <w:p w:rsidR="0036767C" w:rsidRPr="00903C69" w:rsidRDefault="0036767C" w:rsidP="00903C6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73"/>
        <w:gridCol w:w="1208"/>
        <w:gridCol w:w="1032"/>
        <w:gridCol w:w="1215"/>
        <w:gridCol w:w="1275"/>
        <w:gridCol w:w="851"/>
        <w:gridCol w:w="1276"/>
        <w:gridCol w:w="1417"/>
        <w:gridCol w:w="851"/>
        <w:gridCol w:w="1275"/>
        <w:gridCol w:w="1418"/>
        <w:gridCol w:w="1559"/>
        <w:gridCol w:w="1843"/>
      </w:tblGrid>
      <w:tr w:rsidR="0036767C" w:rsidRPr="005A10B0" w:rsidTr="005C0684"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7E0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bookmarkStart w:id="0" w:name="_GoBack"/>
            <w:bookmarkEnd w:id="0"/>
            <w:r w:rsidRPr="005A10B0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 xml:space="preserve">Декларированный годовой доход </w:t>
            </w:r>
            <w:hyperlink w:anchor="Par94" w:history="1">
              <w:r w:rsidRPr="005A10B0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&lt;1&gt;</w:t>
              </w:r>
            </w:hyperlink>
            <w:r w:rsidRPr="005A10B0"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95" w:history="1">
              <w:r w:rsidRPr="005A10B0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&lt;2&gt;</w:t>
              </w:r>
            </w:hyperlink>
            <w:r w:rsidRPr="005A10B0">
              <w:rPr>
                <w:rFonts w:ascii="Times New Roman" w:hAnsi="Times New Roman" w:cs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36767C" w:rsidRPr="005A10B0" w:rsidTr="005C0684"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Арсентьева Татьяна Николаевна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1769F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1769F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1769F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1769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1 182 703,88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 w:cs="Times New Roman"/>
                <w:b/>
                <w:sz w:val="18"/>
                <w:szCs w:val="18"/>
              </w:rPr>
              <w:t>Горячев Владимир Александрович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Депутат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252B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252B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252B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252B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1769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легковой автомобиль HOB CHEROLET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легковой автомобиль  ВАЗ 212100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609766,67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43D7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Денисов Евгений Анатольевич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1769F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бщая долевая  2/100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совместная собственность  (супругой)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совместная собственность  (супругой и несовершеннолетними детьми)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совместная собственность  (супругой)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долевая  собственность ½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7450000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1769F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</w:t>
            </w:r>
          </w:p>
          <w:p w:rsidR="0036767C" w:rsidRPr="005A10B0" w:rsidRDefault="0036767C" w:rsidP="001769F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806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31,9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338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45,3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1769F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36767C" w:rsidRPr="005A10B0" w:rsidRDefault="0036767C" w:rsidP="00B54B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864876,28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нет-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Супруга-</w:t>
            </w:r>
          </w:p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совместная собственность  (супругом)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совместная собственность  (супругом и несовершеннолетними детьми)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совместная собственность  (супругом)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долевая  собственность ½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805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31,9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338</w:t>
            </w: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45,3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65,8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25,7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2B191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  <w:r w:rsidRPr="005A10B0">
              <w:rPr>
                <w:rFonts w:ascii="Times New Roman" w:hAnsi="Times New Roman"/>
                <w:sz w:val="18"/>
                <w:szCs w:val="18"/>
                <w:lang w:val="en-US"/>
              </w:rPr>
              <w:t>SUZUKI</w:t>
            </w:r>
            <w:r w:rsidRPr="005A10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A10B0">
              <w:rPr>
                <w:rFonts w:ascii="Times New Roman" w:hAnsi="Times New Roman"/>
                <w:sz w:val="18"/>
                <w:szCs w:val="18"/>
                <w:lang w:val="en-US"/>
              </w:rPr>
              <w:t>GRAND</w:t>
            </w:r>
            <w:r w:rsidRPr="005A10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A10B0">
              <w:rPr>
                <w:rFonts w:ascii="Times New Roman" w:hAnsi="Times New Roman"/>
                <w:sz w:val="18"/>
                <w:szCs w:val="18"/>
                <w:lang w:val="en-US"/>
              </w:rPr>
              <w:t>VITARA</w:t>
            </w:r>
            <w:r w:rsidRPr="005A10B0"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590503,24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Несовершен-нолетний ребенок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совместная собственность  (супругом и несовершеннолетними детьми)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31,9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Несовершен-нолетний ребенок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 –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общая совместная собственность  (супругом и несовершеннолетними детьми)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31,9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44,3-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Российская Федерация 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 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43D7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Дианова Галина Александровна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депутат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716660,12</w:t>
            </w: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            </w:t>
            </w: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нет-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Супруг-</w:t>
            </w:r>
          </w:p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здание станции технического обслуживания и 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общая долевая собственность, доля в праве ½</w:t>
            </w: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 собственность</w:t>
            </w:r>
          </w:p>
          <w:p w:rsidR="0036767C" w:rsidRDefault="0036767C" w:rsidP="002B191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общая долевая собственность, доля в праве ½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324</w:t>
            </w: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103</w:t>
            </w: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1412847,50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43D7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Драганец Наталья Николаевна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депутат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8D301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 собственность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½ в долевой  собственности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½ в долевой 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0,03 га"/>
              </w:smartTagPr>
              <w:r w:rsidRPr="005A10B0">
                <w:rPr>
                  <w:rFonts w:ascii="Times New Roman" w:hAnsi="Times New Roman"/>
                  <w:sz w:val="18"/>
                  <w:szCs w:val="18"/>
                  <w:lang w:eastAsia="ru-RU"/>
                </w:rPr>
                <w:t>0,03 га</w:t>
              </w:r>
            </w:smartTag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87 кв.м.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65,3 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837508,40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нет-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Супруг-</w:t>
            </w:r>
          </w:p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½ в долевой  собственности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в собственности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87 кв.м.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97 кв.м.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Шевроле кобальт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151401,11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/>
                <w:b/>
                <w:sz w:val="18"/>
                <w:szCs w:val="18"/>
              </w:rPr>
              <w:t>Еремеев Василий Александрович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депутат </w:t>
            </w:r>
            <w:r w:rsidRPr="005A10B0">
              <w:rPr>
                <w:rFonts w:ascii="Times New Roman" w:hAnsi="Times New Roman"/>
                <w:sz w:val="18"/>
                <w:szCs w:val="18"/>
              </w:rPr>
              <w:t xml:space="preserve">Совета народных депутатов  </w:t>
            </w:r>
            <w:r>
              <w:rPr>
                <w:rFonts w:ascii="Times New Roman" w:hAnsi="Times New Roman"/>
                <w:sz w:val="18"/>
                <w:szCs w:val="18"/>
              </w:rPr>
              <w:t>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1 216 519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УАЗ</w:t>
            </w:r>
            <w:r w:rsidRPr="005A10B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396255,</w:t>
            </w:r>
          </w:p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val="en-US"/>
              </w:rPr>
              <w:t>Mitsubishi Pajero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1 022 471,22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5842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345 406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159 401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26 936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4754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162144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437518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126829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7818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2675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2619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102553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6992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302748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198000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891000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81000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99000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75199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122801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468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2032,46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 w:cs="Times New Roman"/>
                <w:b/>
                <w:sz w:val="18"/>
                <w:szCs w:val="18"/>
              </w:rPr>
              <w:t>Ермолаев Сергей Евгеньевич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епутат Совета народных депутатов Промышленновского муниципального района</w:t>
            </w:r>
          </w:p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C6DA6">
              <w:rPr>
                <w:rFonts w:ascii="Times New Roman" w:hAnsi="Times New Roman"/>
                <w:sz w:val="18"/>
                <w:szCs w:val="18"/>
              </w:rPr>
              <w:t>риусадебный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 зданием магазина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здание магазина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здание магазина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здание магазина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здание магазина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здание магазина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Pr="00FC6DA6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долевая собственность 1/2 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собственность ½</w:t>
            </w:r>
          </w:p>
          <w:p w:rsidR="0036767C" w:rsidRDefault="0036767C" w:rsidP="00FC6D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долевая собственность 1/2 </w:t>
            </w:r>
          </w:p>
          <w:p w:rsidR="0036767C" w:rsidRDefault="0036767C" w:rsidP="00FC6D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долевая собственность 1/2 </w:t>
            </w:r>
          </w:p>
          <w:p w:rsidR="0036767C" w:rsidRDefault="0036767C" w:rsidP="00FC6D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долевая собственность 1/2 </w:t>
            </w:r>
          </w:p>
          <w:p w:rsidR="0036767C" w:rsidRDefault="0036767C" w:rsidP="00FC6D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FC6D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FC6D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971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971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FC6D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971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FC6D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собственность 1/175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собственность ½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собственность ½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собственность ½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собственность ½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собственность ½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собственность 1/2</w:t>
            </w: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C6DA6">
              <w:rPr>
                <w:rFonts w:ascii="Times New Roman" w:hAnsi="Times New Roman"/>
                <w:sz w:val="18"/>
                <w:szCs w:val="18"/>
              </w:rPr>
              <w:t>1466,42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C6DA6">
              <w:rPr>
                <w:rFonts w:ascii="Times New Roman" w:hAnsi="Times New Roman"/>
                <w:sz w:val="18"/>
                <w:szCs w:val="18"/>
              </w:rPr>
              <w:t>1466,42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151,5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673,6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134,5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4400,31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404,40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41,6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7144,8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2058,5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84,9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70,29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2611,50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126,80</w:t>
            </w:r>
          </w:p>
          <w:p w:rsidR="0036767C" w:rsidRPr="00FC6DA6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FC6DA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FC6D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FC6DA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97179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FC6DA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97179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97179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97179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Pr="005A10B0" w:rsidRDefault="0036767C" w:rsidP="00AD6C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A4E5E">
              <w:rPr>
                <w:rFonts w:ascii="Times New Roman" w:hAnsi="Times New Roman"/>
                <w:sz w:val="18"/>
                <w:szCs w:val="18"/>
              </w:rPr>
              <w:t>автомобиль LEXUS LX570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36767C" w:rsidRPr="00EA4E5E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A4E5E">
              <w:rPr>
                <w:rFonts w:ascii="Times New Roman" w:hAnsi="Times New Roman"/>
                <w:sz w:val="18"/>
                <w:szCs w:val="18"/>
              </w:rPr>
              <w:t>А/Ф ИЗОТЕРМИЧЕСКИЙ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3 500 000,00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A4E5E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A4E5E">
              <w:rPr>
                <w:rFonts w:ascii="Times New Roman" w:hAnsi="Times New Roman"/>
                <w:sz w:val="18"/>
                <w:szCs w:val="18"/>
              </w:rPr>
              <w:t>автомобиль LEXUS LX570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t xml:space="preserve"> </w:t>
            </w:r>
            <w:r w:rsidRPr="00EA4E5E">
              <w:rPr>
                <w:rFonts w:ascii="Times New Roman" w:hAnsi="Times New Roman"/>
                <w:sz w:val="18"/>
                <w:szCs w:val="18"/>
              </w:rPr>
              <w:t>доход от предпринимательской деятельности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приусадебный участок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EA4E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EA4E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EA4E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EA4E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Pr="005A10B0" w:rsidRDefault="0036767C" w:rsidP="00EA4E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984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45,9</w:t>
            </w: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A4E5E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BMW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 w:cs="Times New Roman"/>
                <w:b/>
                <w:sz w:val="18"/>
                <w:szCs w:val="18"/>
              </w:rPr>
              <w:t>Ефремов Андрей Иванович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TOYOTA PROBOX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16742232,00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4009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</w:p>
          <w:p w:rsidR="0036767C" w:rsidRDefault="0036767C" w:rsidP="004009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ГАЗ-САЗ-35071, полуприцеп с бортовой платформой,</w:t>
            </w:r>
          </w:p>
          <w:p w:rsidR="0036767C" w:rsidRPr="00525E08" w:rsidRDefault="0036767C" w:rsidP="004009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Снегоход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ARCTIC</w:t>
            </w:r>
            <w:r w:rsidRPr="0040093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CATM</w:t>
            </w:r>
            <w:r w:rsidRPr="00400938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  <w:p w:rsidR="0036767C" w:rsidRPr="00525E08" w:rsidRDefault="0036767C" w:rsidP="004009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доход от предпринимательской деятельности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Мазда</w:t>
            </w:r>
          </w:p>
          <w:p w:rsidR="0036767C" w:rsidRPr="005A10B0" w:rsidRDefault="0036767C" w:rsidP="00B54B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 xml:space="preserve">RENAULT, </w:t>
            </w:r>
          </w:p>
          <w:p w:rsidR="0036767C" w:rsidRPr="005A10B0" w:rsidRDefault="0036767C" w:rsidP="00B54B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KENWORTH T, 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ISUZU FORWARD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ГАЗ-САЗ,-35071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4988,0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МАН-355 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ГАЗ 27057 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FORD TRACIT, 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УАЗ 390945 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ГАЗ 66 ВМ 66 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43D7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Зубкова Татьяна Николаевна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депутат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 собственность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 собственность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5900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Российская Федерация 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49,7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361431,72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нет-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Супруг-</w:t>
            </w:r>
          </w:p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102375,70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Казакова Нина Викторовна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 собственность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57818,04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  <w:r w:rsidRPr="005A10B0">
              <w:rPr>
                <w:rFonts w:ascii="Times New Roman" w:hAnsi="Times New Roman"/>
                <w:sz w:val="18"/>
                <w:szCs w:val="18"/>
              </w:rPr>
              <w:t>Opel Mokka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112165,77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5C0684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 w:cs="Times New Roman"/>
                <w:b/>
                <w:sz w:val="18"/>
                <w:szCs w:val="18"/>
              </w:rPr>
              <w:t>Мальцева Вера Александровна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епутат Совета народных депутатов Промышленновского муниципального района</w:t>
            </w:r>
          </w:p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Heading1"/>
              <w:shd w:val="clear" w:color="auto" w:fill="E8E3D7"/>
              <w:spacing w:before="0" w:beforeAutospacing="0" w:after="0" w:afterAutospacing="0"/>
              <w:textAlignment w:val="top"/>
              <w:rPr>
                <w:b w:val="0"/>
                <w:sz w:val="18"/>
                <w:szCs w:val="18"/>
              </w:rPr>
            </w:pPr>
            <w:r w:rsidRPr="005A10B0">
              <w:rPr>
                <w:b w:val="0"/>
                <w:sz w:val="18"/>
                <w:szCs w:val="18"/>
              </w:rPr>
              <w:t xml:space="preserve">легковой автомобиль LADA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569 </w:t>
            </w: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925,06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  <w:p w:rsidR="0036767C" w:rsidRPr="005A10B0" w:rsidRDefault="0036767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Доход по основному месту работы</w:t>
            </w:r>
          </w:p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644D0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bCs/>
                <w:kern w:val="36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644D0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1244,21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bCs/>
                <w:kern w:val="36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67C" w:rsidRPr="005A10B0" w:rsidRDefault="00367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 w:cs="Times New Roman"/>
                <w:b/>
                <w:sz w:val="18"/>
                <w:szCs w:val="18"/>
              </w:rPr>
              <w:t>Невзорова Вера Семеновна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епутат Совета народных депутатов Промышленновского муниципального района</w:t>
            </w:r>
          </w:p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земельный участок: ведение личного подсобного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Heading1"/>
              <w:shd w:val="clear" w:color="auto" w:fill="E8E3D7"/>
              <w:spacing w:before="0" w:beforeAutospacing="0" w:after="0" w:afterAutospacing="0"/>
              <w:textAlignment w:val="top"/>
              <w:rPr>
                <w:b w:val="0"/>
                <w:color w:val="000000"/>
                <w:sz w:val="18"/>
                <w:szCs w:val="18"/>
              </w:rPr>
            </w:pPr>
            <w:r>
              <w:rPr>
                <w:b w:val="0"/>
                <w:color w:val="000000"/>
                <w:sz w:val="18"/>
                <w:szCs w:val="18"/>
              </w:rPr>
              <w:t xml:space="preserve">легковой автомобиль </w:t>
            </w:r>
            <w:r w:rsidRPr="005A10B0">
              <w:rPr>
                <w:b w:val="0"/>
                <w:color w:val="000000"/>
                <w:sz w:val="18"/>
                <w:szCs w:val="18"/>
              </w:rPr>
              <w:t>Chevrolet Cruze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790021,15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5A10B0">
              <w:rPr>
                <w:rFonts w:ascii="Times New Roman" w:hAnsi="Times New Roman"/>
                <w:sz w:val="18"/>
                <w:szCs w:val="18"/>
              </w:rPr>
              <w:t>днокомнатная квартира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</w:t>
            </w:r>
            <w:r w:rsidRPr="005A10B0">
              <w:rPr>
                <w:rFonts w:ascii="Times New Roman" w:hAnsi="Times New Roman"/>
                <w:sz w:val="18"/>
                <w:szCs w:val="18"/>
              </w:rPr>
              <w:t>оход по основному месту работы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2798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43D7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Перфильев Александр Николаевич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депутат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общая долевая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83CA2" w:rsidRDefault="0036767C" w:rsidP="00E83C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легковой автомобиль </w:t>
            </w:r>
            <w:r w:rsidRPr="00E83CA2">
              <w:rPr>
                <w:rFonts w:ascii="Times New Roman" w:hAnsi="Times New Roman"/>
                <w:sz w:val="18"/>
                <w:szCs w:val="18"/>
                <w:lang w:eastAsia="ru-RU"/>
              </w:rPr>
              <w:t>CHEVROLET KLAN LACETTI,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573 363,06</w:t>
            </w: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нет-</w:t>
            </w: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Супруг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общая долевая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677B9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легковой автомобиль </w:t>
            </w:r>
            <w:r w:rsidRPr="00E677B9">
              <w:rPr>
                <w:rFonts w:ascii="Times New Roman" w:hAnsi="Times New Roman"/>
                <w:sz w:val="18"/>
                <w:szCs w:val="18"/>
                <w:lang w:eastAsia="ru-RU"/>
              </w:rPr>
              <w:t>KIA PICANTO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453821,14</w:t>
            </w:r>
          </w:p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Несовершен-нолетний ребенок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общая долевая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4E3E8B" w:rsidRDefault="0036767C" w:rsidP="00147DDE">
            <w:pPr>
              <w:rPr>
                <w:sz w:val="18"/>
                <w:szCs w:val="18"/>
              </w:rPr>
            </w:pPr>
            <w:r w:rsidRPr="004E3E8B">
              <w:rPr>
                <w:rFonts w:ascii="Times New Roman" w:hAnsi="Times New Roman"/>
                <w:sz w:val="18"/>
                <w:szCs w:val="18"/>
                <w:lang w:eastAsia="ru-RU"/>
              </w:rPr>
              <w:t>Несовершен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нолетний ребенок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общая долевая собственность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 w:cs="Times New Roman"/>
                <w:b/>
                <w:sz w:val="18"/>
                <w:szCs w:val="18"/>
              </w:rPr>
              <w:t>Тишкина Лариса Викторовна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</w:rPr>
            </w:pPr>
            <w:r w:rsidRPr="005A10B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384449,87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34001,98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  <w:r>
              <w:t xml:space="preserve"> </w:t>
            </w: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08">
              <w:rPr>
                <w:rFonts w:ascii="Times New Roman" w:hAnsi="Times New Roman" w:cs="Times New Roman"/>
                <w:sz w:val="18"/>
                <w:szCs w:val="18"/>
              </w:rPr>
              <w:t>KIA RIO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501790,48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D76">
              <w:rPr>
                <w:rFonts w:ascii="Times New Roman" w:hAnsi="Times New Roman" w:cs="Times New Roman"/>
                <w:b/>
                <w:sz w:val="18"/>
                <w:szCs w:val="18"/>
              </w:rPr>
              <w:t>Торгунакова Наталья Александровна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3A59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303664,39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3A5961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3A5961">
              <w:rPr>
                <w:rFonts w:ascii="Times New Roman" w:hAnsi="Times New Roman" w:cs="Times New Roman"/>
                <w:sz w:val="18"/>
                <w:szCs w:val="18"/>
              </w:rPr>
              <w:t>RENAULT LOGAN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767C" w:rsidRPr="005A10B0" w:rsidRDefault="0036767C" w:rsidP="00DF41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767C" w:rsidRPr="005A10B0" w:rsidTr="00BC76E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>
            <w:pPr>
              <w:pStyle w:val="BalloonTex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0B0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E43D76" w:rsidRDefault="0036767C" w:rsidP="00B54BA3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43D7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Устимова Галина Васильевна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депутат Совета народных депутатов Промышленновского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633171,06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7C" w:rsidRPr="005A10B0" w:rsidRDefault="0036767C" w:rsidP="00B54B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6767C" w:rsidRPr="005A10B0" w:rsidRDefault="0036767C" w:rsidP="00B54BA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10B0">
              <w:rPr>
                <w:rFonts w:ascii="Times New Roman" w:hAnsi="Times New Roman"/>
                <w:sz w:val="18"/>
                <w:szCs w:val="18"/>
                <w:lang w:eastAsia="ru-RU"/>
              </w:rPr>
              <w:t>нет-</w:t>
            </w:r>
          </w:p>
        </w:tc>
      </w:tr>
    </w:tbl>
    <w:p w:rsidR="0036767C" w:rsidRPr="00903C69" w:rsidRDefault="0036767C" w:rsidP="00903C69">
      <w:pPr>
        <w:pStyle w:val="ConsPlusNormal"/>
        <w:jc w:val="both"/>
        <w:rPr>
          <w:rFonts w:ascii="Times New Roman" w:hAnsi="Times New Roman" w:cs="Times New Roman"/>
        </w:rPr>
      </w:pPr>
    </w:p>
    <w:p w:rsidR="0036767C" w:rsidRDefault="0036767C"/>
    <w:sectPr w:rsidR="0036767C" w:rsidSect="00903C69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704"/>
    <w:rsid w:val="000417AF"/>
    <w:rsid w:val="000F7A3C"/>
    <w:rsid w:val="00121F62"/>
    <w:rsid w:val="00147DDE"/>
    <w:rsid w:val="00151A7B"/>
    <w:rsid w:val="0015733F"/>
    <w:rsid w:val="00174FF3"/>
    <w:rsid w:val="001769F4"/>
    <w:rsid w:val="001C5587"/>
    <w:rsid w:val="00210A72"/>
    <w:rsid w:val="00251DEE"/>
    <w:rsid w:val="00252B1B"/>
    <w:rsid w:val="00297704"/>
    <w:rsid w:val="002A14E6"/>
    <w:rsid w:val="002B1919"/>
    <w:rsid w:val="00336106"/>
    <w:rsid w:val="0036767C"/>
    <w:rsid w:val="00377E74"/>
    <w:rsid w:val="003A5961"/>
    <w:rsid w:val="003D13E0"/>
    <w:rsid w:val="003E2960"/>
    <w:rsid w:val="00400938"/>
    <w:rsid w:val="00450C2A"/>
    <w:rsid w:val="00450F05"/>
    <w:rsid w:val="00494628"/>
    <w:rsid w:val="004A05E3"/>
    <w:rsid w:val="004E3E8B"/>
    <w:rsid w:val="004F186A"/>
    <w:rsid w:val="00507BCD"/>
    <w:rsid w:val="00525E08"/>
    <w:rsid w:val="00582991"/>
    <w:rsid w:val="005A10B0"/>
    <w:rsid w:val="005A11BB"/>
    <w:rsid w:val="005C0684"/>
    <w:rsid w:val="005C761F"/>
    <w:rsid w:val="00644D08"/>
    <w:rsid w:val="0066262A"/>
    <w:rsid w:val="006A274E"/>
    <w:rsid w:val="006B087E"/>
    <w:rsid w:val="006B5640"/>
    <w:rsid w:val="006D24F4"/>
    <w:rsid w:val="006D3465"/>
    <w:rsid w:val="00743089"/>
    <w:rsid w:val="007C6983"/>
    <w:rsid w:val="007E0B58"/>
    <w:rsid w:val="00855653"/>
    <w:rsid w:val="008B613E"/>
    <w:rsid w:val="008D3013"/>
    <w:rsid w:val="00903C69"/>
    <w:rsid w:val="00913E6B"/>
    <w:rsid w:val="0097179F"/>
    <w:rsid w:val="009B3427"/>
    <w:rsid w:val="009C5501"/>
    <w:rsid w:val="009E16E8"/>
    <w:rsid w:val="00A254D0"/>
    <w:rsid w:val="00AB7A7D"/>
    <w:rsid w:val="00AD30C3"/>
    <w:rsid w:val="00AD6C5C"/>
    <w:rsid w:val="00B54BA3"/>
    <w:rsid w:val="00B8151D"/>
    <w:rsid w:val="00BC2099"/>
    <w:rsid w:val="00BC76E8"/>
    <w:rsid w:val="00BD06F0"/>
    <w:rsid w:val="00BD7796"/>
    <w:rsid w:val="00BF0D76"/>
    <w:rsid w:val="00C26A72"/>
    <w:rsid w:val="00C32D95"/>
    <w:rsid w:val="00C52FC7"/>
    <w:rsid w:val="00C61470"/>
    <w:rsid w:val="00CA64B4"/>
    <w:rsid w:val="00CB2ED6"/>
    <w:rsid w:val="00D41F35"/>
    <w:rsid w:val="00D47C87"/>
    <w:rsid w:val="00DA59AF"/>
    <w:rsid w:val="00DC6AD1"/>
    <w:rsid w:val="00DF4175"/>
    <w:rsid w:val="00E43D76"/>
    <w:rsid w:val="00E5547E"/>
    <w:rsid w:val="00E6217C"/>
    <w:rsid w:val="00E677B9"/>
    <w:rsid w:val="00E67CD9"/>
    <w:rsid w:val="00E83CA2"/>
    <w:rsid w:val="00EA4E5E"/>
    <w:rsid w:val="00F414CC"/>
    <w:rsid w:val="00F75AB5"/>
    <w:rsid w:val="00FB2EB6"/>
    <w:rsid w:val="00FC6DA6"/>
    <w:rsid w:val="00FD4837"/>
    <w:rsid w:val="00FE1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6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377E7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64B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uiPriority w:val="99"/>
    <w:rsid w:val="00903C6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B2E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64B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23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552</TotalTime>
  <Pages>17</Pages>
  <Words>1820</Words>
  <Characters>10376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  IN BLACK</dc:creator>
  <cp:keywords/>
  <dc:description/>
  <cp:lastModifiedBy>User</cp:lastModifiedBy>
  <cp:revision>12</cp:revision>
  <cp:lastPrinted>2016-05-12T12:30:00Z</cp:lastPrinted>
  <dcterms:created xsi:type="dcterms:W3CDTF">2015-05-02T03:44:00Z</dcterms:created>
  <dcterms:modified xsi:type="dcterms:W3CDTF">2016-05-17T10:01:00Z</dcterms:modified>
</cp:coreProperties>
</file>